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C41B1" w14:textId="1CF1DCE5" w:rsidR="006D421A" w:rsidRDefault="00173CF7" w:rsidP="007C08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Clarice FREVYLLE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</w:t>
      </w:r>
    </w:p>
    <w:p w14:paraId="05B40D98" w14:textId="73ED70C5" w:rsidR="00173CF7" w:rsidRDefault="00173CF7" w:rsidP="007C08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14:paraId="770C1BB1" w14:textId="268F4552" w:rsidR="00173CF7" w:rsidRDefault="00173CF7" w:rsidP="007C08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63238B" w14:textId="335773A6" w:rsidR="00173CF7" w:rsidRDefault="00173CF7" w:rsidP="007C08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FC6D37" w14:textId="076DAF55" w:rsidR="00173CF7" w:rsidRDefault="00173CF7" w:rsidP="007C08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Frevyll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(C.F.R. 1399-1400 p.80)</w:t>
      </w:r>
    </w:p>
    <w:p w14:paraId="15EBF3D9" w14:textId="17F68681" w:rsidR="00173CF7" w:rsidRDefault="00173CF7" w:rsidP="007C08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92BEF4" w14:textId="03B48A69" w:rsidR="00173CF7" w:rsidRDefault="00173CF7" w:rsidP="007C08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669296" w14:textId="40A0AAF9" w:rsidR="00173CF7" w:rsidRDefault="00173CF7" w:rsidP="00173C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Sep.1400</w:t>
      </w:r>
      <w:r>
        <w:rPr>
          <w:rFonts w:ascii="Times New Roman" w:hAnsi="Times New Roman" w:cs="Times New Roman"/>
          <w:sz w:val="24"/>
          <w:szCs w:val="24"/>
        </w:rPr>
        <w:tab/>
        <w:t>Sh</w:t>
      </w:r>
      <w:r>
        <w:rPr>
          <w:rFonts w:ascii="Times New Roman" w:hAnsi="Times New Roman" w:cs="Times New Roman"/>
          <w:sz w:val="24"/>
          <w:szCs w:val="24"/>
        </w:rPr>
        <w:t xml:space="preserve">e had died by this date.    </w:t>
      </w:r>
      <w:r>
        <w:rPr>
          <w:rFonts w:ascii="Times New Roman" w:hAnsi="Times New Roman" w:cs="Times New Roman"/>
          <w:sz w:val="24"/>
          <w:szCs w:val="24"/>
        </w:rPr>
        <w:t>(ibid.)</w:t>
      </w:r>
    </w:p>
    <w:p w14:paraId="661278BE" w14:textId="77777777" w:rsidR="00173CF7" w:rsidRDefault="00173CF7" w:rsidP="00173C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AEF6EC" w14:textId="77777777" w:rsidR="00173CF7" w:rsidRDefault="00173CF7" w:rsidP="00173C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43BD22" w14:textId="77777777" w:rsidR="00173CF7" w:rsidRDefault="00173CF7" w:rsidP="00173C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April 2021</w:t>
      </w:r>
    </w:p>
    <w:p w14:paraId="402E839C" w14:textId="7DBBB5DD" w:rsidR="00173CF7" w:rsidRPr="00173CF7" w:rsidRDefault="00173CF7" w:rsidP="007C08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E857CA" w14:textId="60F838DD" w:rsidR="007C0888" w:rsidRPr="009F6C87" w:rsidRDefault="007C088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7C0888" w:rsidRPr="009F6C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4CF57" w14:textId="77777777" w:rsidR="009F6C87" w:rsidRDefault="009F6C87" w:rsidP="009139A6">
      <w:r>
        <w:separator/>
      </w:r>
    </w:p>
  </w:endnote>
  <w:endnote w:type="continuationSeparator" w:id="0">
    <w:p w14:paraId="0E33A5C1" w14:textId="77777777" w:rsidR="009F6C87" w:rsidRDefault="009F6C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0753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E9CA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0B3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8F8F1" w14:textId="77777777" w:rsidR="009F6C87" w:rsidRDefault="009F6C87" w:rsidP="009139A6">
      <w:r>
        <w:separator/>
      </w:r>
    </w:p>
  </w:footnote>
  <w:footnote w:type="continuationSeparator" w:id="0">
    <w:p w14:paraId="680179E7" w14:textId="77777777" w:rsidR="009F6C87" w:rsidRDefault="009F6C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F167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4C75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A54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C87"/>
    <w:rsid w:val="000666E0"/>
    <w:rsid w:val="00173CF7"/>
    <w:rsid w:val="001B3FA9"/>
    <w:rsid w:val="002510B7"/>
    <w:rsid w:val="005C130B"/>
    <w:rsid w:val="006D421A"/>
    <w:rsid w:val="007C0888"/>
    <w:rsid w:val="00826F5C"/>
    <w:rsid w:val="009139A6"/>
    <w:rsid w:val="009448BB"/>
    <w:rsid w:val="009F6C87"/>
    <w:rsid w:val="00A3176C"/>
    <w:rsid w:val="00AE65F8"/>
    <w:rsid w:val="00B8792B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4B478"/>
  <w15:chartTrackingRefBased/>
  <w15:docId w15:val="{87D0BE3A-92CE-4500-96A3-07FA10B7F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56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2021-04-17T19:45:00Z</dcterms:created>
  <dcterms:modified xsi:type="dcterms:W3CDTF">2021-04-17T20:45:00Z</dcterms:modified>
</cp:coreProperties>
</file>